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44E" w:rsidRDefault="000A544E" w:rsidP="00F96F3D">
      <w:pPr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0A544E" w:rsidRDefault="000A544E" w:rsidP="00F96F3D">
      <w:pPr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0A544E" w:rsidRDefault="000A544E" w:rsidP="00F96F3D">
      <w:pPr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0A544E" w:rsidRDefault="000A544E" w:rsidP="00F96F3D">
      <w:pPr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A544E" w:rsidRDefault="000A544E" w:rsidP="00F96F3D">
      <w:pPr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Глафировского сельского поселения Щербиновского муниципального района</w:t>
      </w:r>
    </w:p>
    <w:p w:rsidR="000A544E" w:rsidRDefault="000A544E" w:rsidP="00F96F3D">
      <w:pPr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0A544E" w:rsidRDefault="000A544E" w:rsidP="00F96F3D">
      <w:pPr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01.12.2025 № 104</w:t>
      </w:r>
    </w:p>
    <w:p w:rsidR="000A544E" w:rsidRDefault="000A544E" w:rsidP="00F96F3D">
      <w:pPr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0A544E" w:rsidRDefault="000A544E" w:rsidP="00D72285">
      <w:pPr>
        <w:rPr>
          <w:rFonts w:ascii="Times New Roman" w:hAnsi="Times New Roman" w:cs="Times New Roman"/>
          <w:sz w:val="28"/>
          <w:szCs w:val="28"/>
        </w:rPr>
      </w:pPr>
    </w:p>
    <w:p w:rsidR="000A544E" w:rsidRPr="00D72285" w:rsidRDefault="000A544E" w:rsidP="00D722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285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0A544E" w:rsidRPr="00D72285" w:rsidRDefault="000A544E" w:rsidP="00D722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285">
        <w:rPr>
          <w:rFonts w:ascii="Times New Roman" w:hAnsi="Times New Roman" w:cs="Times New Roman"/>
          <w:b/>
          <w:sz w:val="28"/>
          <w:szCs w:val="28"/>
        </w:rPr>
        <w:t>на разработку инвестиционной программы</w:t>
      </w:r>
    </w:p>
    <w:p w:rsidR="000A544E" w:rsidRPr="00D72285" w:rsidRDefault="000A544E" w:rsidP="00D722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285">
        <w:rPr>
          <w:rFonts w:ascii="Times New Roman" w:hAnsi="Times New Roman" w:cs="Times New Roman"/>
          <w:b/>
          <w:sz w:val="28"/>
          <w:szCs w:val="28"/>
        </w:rPr>
        <w:t>межмуниципального общества с ограниченной</w:t>
      </w:r>
    </w:p>
    <w:p w:rsidR="000A544E" w:rsidRPr="00D72285" w:rsidRDefault="000A544E" w:rsidP="00D722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285">
        <w:rPr>
          <w:rFonts w:ascii="Times New Roman" w:hAnsi="Times New Roman" w:cs="Times New Roman"/>
          <w:b/>
          <w:sz w:val="28"/>
          <w:szCs w:val="28"/>
        </w:rPr>
        <w:t>ответственностью «Щербиновский коммунальщик»</w:t>
      </w:r>
    </w:p>
    <w:p w:rsidR="000A544E" w:rsidRPr="00D72285" w:rsidRDefault="000A544E" w:rsidP="00D722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285">
        <w:rPr>
          <w:rFonts w:ascii="Times New Roman" w:hAnsi="Times New Roman" w:cs="Times New Roman"/>
          <w:b/>
          <w:sz w:val="28"/>
          <w:szCs w:val="28"/>
        </w:rPr>
        <w:t>по развитию систем холодного водоснабжения в</w:t>
      </w:r>
    </w:p>
    <w:p w:rsidR="000A544E" w:rsidRDefault="000A544E" w:rsidP="00D722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Глафировском</w:t>
      </w:r>
      <w:r w:rsidRPr="00D72285">
        <w:rPr>
          <w:rFonts w:ascii="Times New Roman" w:hAnsi="Times New Roman" w:cs="Times New Roman"/>
          <w:b/>
          <w:sz w:val="28"/>
          <w:szCs w:val="28"/>
        </w:rPr>
        <w:t xml:space="preserve"> сельском поселении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2285">
        <w:rPr>
          <w:rFonts w:ascii="Times New Roman" w:hAnsi="Times New Roman" w:cs="Times New Roman"/>
          <w:b/>
          <w:sz w:val="28"/>
          <w:szCs w:val="28"/>
        </w:rPr>
        <w:t>Щербиновского</w:t>
      </w:r>
    </w:p>
    <w:p w:rsidR="000A544E" w:rsidRDefault="000A544E" w:rsidP="00D722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D72285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0A544E" w:rsidRDefault="000A544E" w:rsidP="00D72285">
      <w:pPr>
        <w:jc w:val="center"/>
        <w:rPr>
          <w:rFonts w:ascii="Times New Roman" w:hAnsi="Times New Roman" w:cs="Times New Roman"/>
          <w:sz w:val="28"/>
          <w:szCs w:val="28"/>
        </w:rPr>
      </w:pPr>
      <w:r w:rsidRPr="00D72285">
        <w:rPr>
          <w:rFonts w:ascii="Times New Roman" w:hAnsi="Times New Roman" w:cs="Times New Roman"/>
          <w:b/>
          <w:sz w:val="28"/>
          <w:szCs w:val="28"/>
        </w:rPr>
        <w:t>в целях реконструкции сетей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2285">
        <w:rPr>
          <w:rFonts w:ascii="Times New Roman" w:hAnsi="Times New Roman" w:cs="Times New Roman"/>
          <w:b/>
          <w:sz w:val="28"/>
          <w:szCs w:val="28"/>
        </w:rPr>
        <w:t>на период 202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D72285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D7228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0A544E" w:rsidRDefault="000A544E" w:rsidP="00D7228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3209"/>
        <w:gridCol w:w="330"/>
        <w:gridCol w:w="6089"/>
      </w:tblGrid>
      <w:tr w:rsidR="000A544E" w:rsidTr="009D474E">
        <w:tc>
          <w:tcPr>
            <w:tcW w:w="3209" w:type="dxa"/>
          </w:tcPr>
          <w:p w:rsidR="000A544E" w:rsidRPr="009D474E" w:rsidRDefault="000A544E" w:rsidP="00D7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</w:tc>
        <w:tc>
          <w:tcPr>
            <w:tcW w:w="330" w:type="dxa"/>
          </w:tcPr>
          <w:p w:rsidR="000A544E" w:rsidRPr="009D474E" w:rsidRDefault="000A544E" w:rsidP="00D7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89" w:type="dxa"/>
          </w:tcPr>
          <w:p w:rsidR="000A544E" w:rsidRPr="009D474E" w:rsidRDefault="000A544E" w:rsidP="009D4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Администрация Глафировского сельского поселения Щербиновского муниципального района Краснодарского края</w:t>
            </w:r>
          </w:p>
        </w:tc>
      </w:tr>
      <w:tr w:rsidR="000A544E" w:rsidTr="009D474E">
        <w:tc>
          <w:tcPr>
            <w:tcW w:w="3209" w:type="dxa"/>
          </w:tcPr>
          <w:p w:rsidR="000A544E" w:rsidRPr="009D474E" w:rsidRDefault="000A544E" w:rsidP="00D7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330" w:type="dxa"/>
          </w:tcPr>
          <w:p w:rsidR="000A544E" w:rsidRPr="009D474E" w:rsidRDefault="000A544E" w:rsidP="00D7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89" w:type="dxa"/>
          </w:tcPr>
          <w:p w:rsidR="000A544E" w:rsidRPr="009D474E" w:rsidRDefault="000A544E" w:rsidP="009D4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Межмуниципальное общество с ограниченной ответственностью «Щербиновский коммунальщик»</w:t>
            </w:r>
          </w:p>
        </w:tc>
      </w:tr>
      <w:tr w:rsidR="000A544E" w:rsidTr="009D474E">
        <w:tc>
          <w:tcPr>
            <w:tcW w:w="3209" w:type="dxa"/>
          </w:tcPr>
          <w:p w:rsidR="000A544E" w:rsidRPr="009D474E" w:rsidRDefault="000A544E" w:rsidP="00D7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Координатор</w:t>
            </w:r>
          </w:p>
        </w:tc>
        <w:tc>
          <w:tcPr>
            <w:tcW w:w="330" w:type="dxa"/>
          </w:tcPr>
          <w:p w:rsidR="000A544E" w:rsidRPr="009D474E" w:rsidRDefault="000A544E" w:rsidP="00D7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89" w:type="dxa"/>
          </w:tcPr>
          <w:p w:rsidR="000A544E" w:rsidRPr="009D474E" w:rsidRDefault="000A544E" w:rsidP="009D4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Администрация Глафировского сельского поселения Щербиновского муниципального района Краснодарского края</w:t>
            </w:r>
          </w:p>
        </w:tc>
      </w:tr>
      <w:tr w:rsidR="000A544E" w:rsidTr="009D474E">
        <w:tc>
          <w:tcPr>
            <w:tcW w:w="3209" w:type="dxa"/>
          </w:tcPr>
          <w:p w:rsidR="000A544E" w:rsidRPr="009D474E" w:rsidRDefault="000A544E" w:rsidP="00D7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Предмет технического задания</w:t>
            </w:r>
          </w:p>
        </w:tc>
        <w:tc>
          <w:tcPr>
            <w:tcW w:w="330" w:type="dxa"/>
          </w:tcPr>
          <w:p w:rsidR="000A544E" w:rsidRPr="009D474E" w:rsidRDefault="000A544E" w:rsidP="00D7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89" w:type="dxa"/>
          </w:tcPr>
          <w:p w:rsidR="000A544E" w:rsidRPr="009D474E" w:rsidRDefault="000A544E" w:rsidP="009D4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Разработка и представление в администрацию Глафировского сельского поселения Щербиновского муниципального района Краснодарского края проекта инвестиционной программы межмуниципального общества с ограниченной ответственностью «Щербиновский коммунальщик» по развитию систем холодного водоснабжения в Глафировском сельском поселении Щербиновского муниципального района Краснодарского края в целях реконструкции сетей на период 2027-2029 годов</w:t>
            </w:r>
          </w:p>
        </w:tc>
      </w:tr>
      <w:tr w:rsidR="000A544E" w:rsidTr="009D474E">
        <w:tc>
          <w:tcPr>
            <w:tcW w:w="3209" w:type="dxa"/>
          </w:tcPr>
          <w:p w:rsidR="000A544E" w:rsidRPr="009D474E" w:rsidRDefault="000A544E" w:rsidP="00D7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инвестиционной программы</w:t>
            </w:r>
          </w:p>
        </w:tc>
        <w:tc>
          <w:tcPr>
            <w:tcW w:w="330" w:type="dxa"/>
          </w:tcPr>
          <w:p w:rsidR="000A544E" w:rsidRPr="009D474E" w:rsidRDefault="000A544E" w:rsidP="00D7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89" w:type="dxa"/>
          </w:tcPr>
          <w:p w:rsidR="000A544E" w:rsidRPr="009D474E" w:rsidRDefault="000A544E" w:rsidP="009D4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7 декабря 2011 года </w:t>
            </w:r>
          </w:p>
          <w:p w:rsidR="000A544E" w:rsidRPr="009D474E" w:rsidRDefault="000A544E" w:rsidP="009D4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№ 416-ФЗ «О водоснабжении и водоотведении»;</w:t>
            </w:r>
          </w:p>
          <w:p w:rsidR="000A544E" w:rsidRPr="009D474E" w:rsidRDefault="000A544E" w:rsidP="009D4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 от 29 июля 2013 года № 641 «Об инвестиционных и производственных программах организаций, осуществляющих деятельность в сфере водоснабжения и водоотведения»;</w:t>
            </w:r>
          </w:p>
          <w:p w:rsidR="000A544E" w:rsidRPr="009D474E" w:rsidRDefault="000A544E" w:rsidP="009D4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Приказ Министерства регионального развития Российской Федерации от 10 октября 2007 года № 100 «Об утверждении методических рекомендаций по подготовке технических заданий по разработке инвестиционных программ организаций коммунального комплекса»;</w:t>
            </w:r>
          </w:p>
          <w:p w:rsidR="000A544E" w:rsidRPr="009D474E" w:rsidRDefault="000A544E" w:rsidP="009D4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Глафировского сельского поселения Щербиновского муниципального района Краснодарского края</w:t>
            </w:r>
          </w:p>
          <w:p w:rsidR="000A544E" w:rsidRPr="009D474E" w:rsidRDefault="000A544E" w:rsidP="009D4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от 26 сентября 2025 года № 64 «Об утверждении перспективной схемы водоснабжения и водоотведения Глафировского сельского поселения Щербиновского муниципального района Краснодарского края на период с 2025 - 2035 годы»</w:t>
            </w:r>
          </w:p>
        </w:tc>
      </w:tr>
      <w:tr w:rsidR="000A544E" w:rsidTr="009D474E">
        <w:tc>
          <w:tcPr>
            <w:tcW w:w="3209" w:type="dxa"/>
          </w:tcPr>
          <w:p w:rsidR="000A544E" w:rsidRPr="009D474E" w:rsidRDefault="000A544E" w:rsidP="00D7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Цели разработки -  инвестиционные программы</w:t>
            </w:r>
          </w:p>
        </w:tc>
        <w:tc>
          <w:tcPr>
            <w:tcW w:w="330" w:type="dxa"/>
          </w:tcPr>
          <w:p w:rsidR="000A544E" w:rsidRPr="009D474E" w:rsidRDefault="000A544E" w:rsidP="00D7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89" w:type="dxa"/>
          </w:tcPr>
          <w:p w:rsidR="000A544E" w:rsidRPr="009D474E" w:rsidRDefault="000A544E" w:rsidP="009D4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Обеспечение возможности гарантированного холодного водоснабжения реконструированных объектов на территории Глафировского сельского поселения Щербиновского муниципального района Краснодарского края;</w:t>
            </w:r>
          </w:p>
          <w:p w:rsidR="000A544E" w:rsidRPr="009D474E" w:rsidRDefault="000A544E" w:rsidP="009D4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Развитие систем коммунальной инфраструктуры Глафировского сельского поселения Щербиновского муниципального района Краснодарского края;</w:t>
            </w:r>
          </w:p>
          <w:p w:rsidR="000A544E" w:rsidRPr="009D474E" w:rsidRDefault="000A544E" w:rsidP="009D4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Сбалансированность систем холодного водоснабжения;</w:t>
            </w:r>
          </w:p>
          <w:p w:rsidR="000A544E" w:rsidRPr="009D474E" w:rsidRDefault="000A544E" w:rsidP="009D4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Повышение надежности холодного водоснабжения Глафировского сельского поселения Щербиновского муниципального района Краснодарского края</w:t>
            </w:r>
          </w:p>
        </w:tc>
      </w:tr>
      <w:tr w:rsidR="000A544E" w:rsidTr="009D474E">
        <w:tc>
          <w:tcPr>
            <w:tcW w:w="3209" w:type="dxa"/>
          </w:tcPr>
          <w:p w:rsidR="000A544E" w:rsidRPr="009D474E" w:rsidRDefault="000A544E" w:rsidP="00D7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Срок разработки и представления инвестиционной программы</w:t>
            </w:r>
          </w:p>
        </w:tc>
        <w:tc>
          <w:tcPr>
            <w:tcW w:w="330" w:type="dxa"/>
          </w:tcPr>
          <w:p w:rsidR="000A544E" w:rsidRPr="009D474E" w:rsidRDefault="000A544E" w:rsidP="00D7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89" w:type="dxa"/>
          </w:tcPr>
          <w:p w:rsidR="000A544E" w:rsidRPr="009D474E" w:rsidRDefault="000A544E" w:rsidP="009D4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Шесть месяцев со дня утверждения Технического задания</w:t>
            </w:r>
          </w:p>
        </w:tc>
      </w:tr>
      <w:tr w:rsidR="000A544E" w:rsidTr="009D474E">
        <w:tc>
          <w:tcPr>
            <w:tcW w:w="3209" w:type="dxa"/>
          </w:tcPr>
          <w:p w:rsidR="000A544E" w:rsidRPr="009D474E" w:rsidRDefault="000A544E" w:rsidP="00D7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Срок реализации инвестиционной программы</w:t>
            </w:r>
          </w:p>
        </w:tc>
        <w:tc>
          <w:tcPr>
            <w:tcW w:w="330" w:type="dxa"/>
          </w:tcPr>
          <w:p w:rsidR="000A544E" w:rsidRPr="009D474E" w:rsidRDefault="000A544E" w:rsidP="00D7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89" w:type="dxa"/>
          </w:tcPr>
          <w:p w:rsidR="000A544E" w:rsidRPr="009D474E" w:rsidRDefault="000A544E" w:rsidP="001832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4E">
              <w:rPr>
                <w:rFonts w:ascii="Times New Roman" w:hAnsi="Times New Roman" w:cs="Times New Roman"/>
                <w:sz w:val="28"/>
                <w:szCs w:val="28"/>
              </w:rPr>
              <w:t>2027 – 2029 годы</w:t>
            </w:r>
          </w:p>
        </w:tc>
      </w:tr>
    </w:tbl>
    <w:p w:rsidR="000A544E" w:rsidRDefault="000A544E" w:rsidP="00D72285">
      <w:pPr>
        <w:rPr>
          <w:rFonts w:ascii="Times New Roman" w:hAnsi="Times New Roman" w:cs="Times New Roman"/>
          <w:sz w:val="28"/>
          <w:szCs w:val="28"/>
        </w:rPr>
      </w:pPr>
    </w:p>
    <w:p w:rsidR="000A544E" w:rsidRDefault="000A544E" w:rsidP="00D722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технического задания</w:t>
      </w:r>
    </w:p>
    <w:p w:rsidR="000A544E" w:rsidRDefault="000A544E" w:rsidP="00D72285">
      <w:pPr>
        <w:rPr>
          <w:rFonts w:ascii="Times New Roman" w:hAnsi="Times New Roman" w:cs="Times New Roman"/>
          <w:sz w:val="28"/>
          <w:szCs w:val="28"/>
        </w:rPr>
      </w:pPr>
    </w:p>
    <w:p w:rsidR="000A544E" w:rsidRPr="006220C7" w:rsidRDefault="000A544E" w:rsidP="006220C7">
      <w:pPr>
        <w:pStyle w:val="ListParagraph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0C7">
        <w:rPr>
          <w:rFonts w:ascii="Times New Roman" w:hAnsi="Times New Roman" w:cs="Times New Roman"/>
          <w:b/>
          <w:sz w:val="28"/>
          <w:szCs w:val="28"/>
        </w:rPr>
        <w:t>Характеристика существующего состояния систем водоснабжения</w:t>
      </w:r>
    </w:p>
    <w:p w:rsidR="000A544E" w:rsidRDefault="000A544E" w:rsidP="00500542">
      <w:pPr>
        <w:rPr>
          <w:rFonts w:ascii="Times New Roman" w:hAnsi="Times New Roman" w:cs="Times New Roman"/>
          <w:sz w:val="28"/>
          <w:szCs w:val="28"/>
        </w:rPr>
      </w:pP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E0D">
        <w:rPr>
          <w:rFonts w:ascii="Times New Roman" w:hAnsi="Times New Roman" w:cs="Times New Roman"/>
          <w:sz w:val="28"/>
          <w:szCs w:val="28"/>
        </w:rPr>
        <w:t>Протяженность сетей водоснабжения в Глафировском сельском поселении Щербиновского муниципального района Краснодарского края –1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6E0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289</w:t>
      </w:r>
      <w:r w:rsidRPr="00BB6E0D">
        <w:rPr>
          <w:rFonts w:ascii="Times New Roman" w:hAnsi="Times New Roman" w:cs="Times New Roman"/>
          <w:sz w:val="28"/>
          <w:szCs w:val="28"/>
        </w:rPr>
        <w:t xml:space="preserve"> км, средний процент износа составляет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B6E0D">
        <w:rPr>
          <w:rFonts w:ascii="Times New Roman" w:hAnsi="Times New Roman" w:cs="Times New Roman"/>
          <w:sz w:val="28"/>
          <w:szCs w:val="28"/>
        </w:rPr>
        <w:t xml:space="preserve">0%, аварийность по разводящим сетям –2,0 на </w:t>
      </w:r>
      <w:smartTag w:uri="urn:schemas-microsoft-com:office:smarttags" w:element="metricconverter">
        <w:smartTagPr>
          <w:attr w:name="ProductID" w:val="1 км"/>
        </w:smartTagPr>
        <w:r w:rsidRPr="00BB6E0D">
          <w:rPr>
            <w:rFonts w:ascii="Times New Roman" w:hAnsi="Times New Roman" w:cs="Times New Roman"/>
            <w:sz w:val="28"/>
            <w:szCs w:val="28"/>
          </w:rPr>
          <w:t>1 км</w:t>
        </w:r>
      </w:smartTag>
      <w:r w:rsidRPr="00BB6E0D">
        <w:rPr>
          <w:rFonts w:ascii="Times New Roman" w:hAnsi="Times New Roman" w:cs="Times New Roman"/>
          <w:sz w:val="28"/>
          <w:szCs w:val="28"/>
        </w:rPr>
        <w:t>.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Существующие системы водоснабжения не позволяют обеспечить спрос на услуги водоснабжения реконструируемых объектов.</w:t>
      </w:r>
    </w:p>
    <w:p w:rsidR="000A544E" w:rsidRDefault="000A544E" w:rsidP="00500542">
      <w:pPr>
        <w:rPr>
          <w:rFonts w:ascii="Times New Roman" w:hAnsi="Times New Roman" w:cs="Times New Roman"/>
          <w:sz w:val="28"/>
          <w:szCs w:val="28"/>
        </w:rPr>
      </w:pPr>
    </w:p>
    <w:p w:rsidR="000A544E" w:rsidRPr="006220C7" w:rsidRDefault="000A544E" w:rsidP="006220C7">
      <w:pPr>
        <w:pStyle w:val="ListParagraph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0C7">
        <w:rPr>
          <w:rFonts w:ascii="Times New Roman" w:hAnsi="Times New Roman" w:cs="Times New Roman"/>
          <w:b/>
          <w:sz w:val="28"/>
          <w:szCs w:val="28"/>
        </w:rPr>
        <w:t>Цели разработки и реализации инвестиционной программы</w:t>
      </w:r>
    </w:p>
    <w:p w:rsidR="000A544E" w:rsidRDefault="000A544E" w:rsidP="0093171B">
      <w:pPr>
        <w:rPr>
          <w:rFonts w:ascii="Times New Roman" w:hAnsi="Times New Roman" w:cs="Times New Roman"/>
          <w:sz w:val="28"/>
          <w:szCs w:val="28"/>
        </w:rPr>
      </w:pPr>
    </w:p>
    <w:p w:rsidR="000A544E" w:rsidRDefault="000A544E" w:rsidP="006220C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171B">
        <w:rPr>
          <w:rFonts w:ascii="Times New Roman" w:hAnsi="Times New Roman" w:cs="Times New Roman"/>
          <w:color w:val="auto"/>
          <w:sz w:val="28"/>
          <w:szCs w:val="28"/>
        </w:rPr>
        <w:t xml:space="preserve">Цели разработки и реализации инвестиционной программы определяются в виде целевых индикаторов, представляющих собой доступную наблюдению и измерению характеристику состояния и развития систем холодного водоснабжения </w:t>
      </w:r>
      <w:r>
        <w:rPr>
          <w:rFonts w:ascii="Times New Roman" w:hAnsi="Times New Roman" w:cs="Times New Roman"/>
          <w:color w:val="auto"/>
          <w:sz w:val="28"/>
          <w:szCs w:val="28"/>
        </w:rPr>
        <w:t>Глафировского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Щербиновского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>, условий развития систем коммунальной инфраструктуры, которые необходимо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>обеспечить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>за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>счет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>реализации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>инвестиционной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 xml:space="preserve">программы. </w:t>
      </w:r>
    </w:p>
    <w:p w:rsidR="000A544E" w:rsidRDefault="000A544E" w:rsidP="006220C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171B">
        <w:rPr>
          <w:rFonts w:ascii="Times New Roman" w:hAnsi="Times New Roman" w:cs="Times New Roman"/>
          <w:color w:val="auto"/>
          <w:sz w:val="28"/>
          <w:szCs w:val="28"/>
        </w:rPr>
        <w:t>2.1. Основные цели разработки инвестиционной программы по реконструкции или модернизации централизованной системы холодного водоснабжения на период 202</w:t>
      </w: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>-202</w:t>
      </w:r>
      <w:r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 xml:space="preserve"> годов (далее – инвестиционная программа): </w:t>
      </w:r>
    </w:p>
    <w:p w:rsidR="000A544E" w:rsidRDefault="000A544E" w:rsidP="006220C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171B">
        <w:rPr>
          <w:rFonts w:ascii="Times New Roman" w:hAnsi="Times New Roman" w:cs="Times New Roman"/>
          <w:color w:val="auto"/>
          <w:sz w:val="28"/>
          <w:szCs w:val="28"/>
        </w:rPr>
        <w:t xml:space="preserve">2.1.1. Обеспечение надежного и доступного предоставления услуг водоснабжения удовлетворяющего потребности с учетом перспективы развития </w:t>
      </w:r>
      <w:r>
        <w:rPr>
          <w:rFonts w:ascii="Times New Roman" w:hAnsi="Times New Roman" w:cs="Times New Roman"/>
          <w:color w:val="auto"/>
          <w:sz w:val="28"/>
          <w:szCs w:val="28"/>
        </w:rPr>
        <w:t>Глафировского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Щербиновского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 xml:space="preserve"> на период 202</w:t>
      </w: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>-202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9 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 xml:space="preserve">годов. </w:t>
      </w:r>
    </w:p>
    <w:p w:rsidR="000A544E" w:rsidRDefault="000A544E" w:rsidP="006220C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171B">
        <w:rPr>
          <w:rFonts w:ascii="Times New Roman" w:hAnsi="Times New Roman" w:cs="Times New Roman"/>
          <w:color w:val="auto"/>
          <w:sz w:val="28"/>
          <w:szCs w:val="28"/>
        </w:rPr>
        <w:t>2.1.2. Повышение надежности работы системы холодного водоснабжения 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>соответствии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>с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>нормативными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 xml:space="preserve">требованиями. </w:t>
      </w:r>
    </w:p>
    <w:p w:rsidR="000A544E" w:rsidRDefault="000A544E" w:rsidP="006220C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171B">
        <w:rPr>
          <w:rFonts w:ascii="Times New Roman" w:hAnsi="Times New Roman" w:cs="Times New Roman"/>
          <w:color w:val="auto"/>
          <w:sz w:val="28"/>
          <w:szCs w:val="28"/>
        </w:rPr>
        <w:t xml:space="preserve">2.1.3. Обеспечение доступности для потребителей услуг системы водоснабжения. </w:t>
      </w:r>
    </w:p>
    <w:p w:rsidR="000A544E" w:rsidRDefault="000A544E" w:rsidP="006220C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171B">
        <w:rPr>
          <w:rFonts w:ascii="Times New Roman" w:hAnsi="Times New Roman" w:cs="Times New Roman"/>
          <w:color w:val="auto"/>
          <w:sz w:val="28"/>
          <w:szCs w:val="28"/>
        </w:rPr>
        <w:t>2.1.4. Обеспечение рационального использования энергоресурсов, направленных на сокращение объемов потерь при подъеме и передаче (транспортировке) воды, создание резервных энергетических мощностей и запасов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>энергетических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 xml:space="preserve">ресурсов. </w:t>
      </w:r>
    </w:p>
    <w:p w:rsidR="000A544E" w:rsidRDefault="000A544E" w:rsidP="0093171B">
      <w:pPr>
        <w:widowControl/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3171B">
        <w:rPr>
          <w:rFonts w:ascii="Times New Roman" w:hAnsi="Times New Roman" w:cs="Times New Roman"/>
          <w:color w:val="auto"/>
          <w:sz w:val="28"/>
          <w:szCs w:val="28"/>
        </w:rPr>
        <w:t>2.1.5.Обеспечение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>экологической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>безопасности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>природных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3171B">
        <w:rPr>
          <w:rFonts w:ascii="Times New Roman" w:hAnsi="Times New Roman" w:cs="Times New Roman"/>
          <w:color w:val="auto"/>
          <w:sz w:val="28"/>
          <w:szCs w:val="28"/>
        </w:rPr>
        <w:t>ресурсов.</w:t>
      </w:r>
    </w:p>
    <w:p w:rsidR="000A544E" w:rsidRDefault="000A544E" w:rsidP="0093171B">
      <w:pPr>
        <w:widowControl/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21"/>
        <w:gridCol w:w="1539"/>
        <w:gridCol w:w="983"/>
        <w:gridCol w:w="846"/>
        <w:gridCol w:w="839"/>
      </w:tblGrid>
      <w:tr w:rsidR="000A544E" w:rsidTr="009D474E">
        <w:trPr>
          <w:trHeight w:val="623"/>
        </w:trPr>
        <w:tc>
          <w:tcPr>
            <w:tcW w:w="5421" w:type="dxa"/>
            <w:vMerge w:val="restart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</w:rPr>
            </w:pPr>
            <w:r w:rsidRPr="009D474E">
              <w:rPr>
                <w:rFonts w:ascii="Times New Roman" w:hAnsi="Times New Roman" w:cs="Times New Roman"/>
                <w:b/>
                <w:color w:val="auto"/>
              </w:rPr>
              <w:t>Наименование показателя</w:t>
            </w:r>
          </w:p>
        </w:tc>
        <w:tc>
          <w:tcPr>
            <w:tcW w:w="1539" w:type="dxa"/>
            <w:vMerge w:val="restart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Фактическое значение показателя за 2024 год</w:t>
            </w:r>
          </w:p>
        </w:tc>
        <w:tc>
          <w:tcPr>
            <w:tcW w:w="2668" w:type="dxa"/>
            <w:gridSpan w:val="3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Плановые значения показателей на каждый год срока действия программы</w:t>
            </w:r>
          </w:p>
        </w:tc>
      </w:tr>
      <w:tr w:rsidR="000A544E" w:rsidTr="009D474E">
        <w:tc>
          <w:tcPr>
            <w:tcW w:w="5421" w:type="dxa"/>
            <w:vMerge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39" w:type="dxa"/>
            <w:vMerge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8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2027</w:t>
            </w:r>
          </w:p>
        </w:tc>
        <w:tc>
          <w:tcPr>
            <w:tcW w:w="84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2028</w:t>
            </w:r>
          </w:p>
        </w:tc>
        <w:tc>
          <w:tcPr>
            <w:tcW w:w="8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2029</w:t>
            </w:r>
          </w:p>
        </w:tc>
      </w:tr>
      <w:tr w:rsidR="000A544E" w:rsidTr="009D474E">
        <w:tc>
          <w:tcPr>
            <w:tcW w:w="9628" w:type="dxa"/>
            <w:gridSpan w:val="5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</w:rPr>
            </w:pPr>
            <w:r w:rsidRPr="009D474E">
              <w:rPr>
                <w:rFonts w:ascii="Times New Roman" w:hAnsi="Times New Roman" w:cs="Times New Roman"/>
                <w:b/>
                <w:color w:val="auto"/>
              </w:rPr>
              <w:t>Показатели качества питьевой воды</w:t>
            </w:r>
          </w:p>
        </w:tc>
      </w:tr>
      <w:tr w:rsidR="000A544E" w:rsidTr="009D474E">
        <w:tc>
          <w:tcPr>
            <w:tcW w:w="542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1. Доля проб питьевой воды, подаваемой с источников водоснабжения в распределительную водопроводную сеть, соответствующих установленным требованиям, в общем объеме проб, отобранных по результатам производственного контроля качества питьевой воды, %</w:t>
            </w:r>
          </w:p>
        </w:tc>
        <w:tc>
          <w:tcPr>
            <w:tcW w:w="15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98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84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8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24</w:t>
            </w:r>
          </w:p>
        </w:tc>
      </w:tr>
      <w:tr w:rsidR="000A544E" w:rsidTr="009D474E">
        <w:tc>
          <w:tcPr>
            <w:tcW w:w="542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1.1. Количество проб питьевой воды, отобранных по результатам производственного контроля, соответствующих установленным требованиям, ед.</w:t>
            </w:r>
          </w:p>
        </w:tc>
        <w:tc>
          <w:tcPr>
            <w:tcW w:w="15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98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84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8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24</w:t>
            </w:r>
          </w:p>
        </w:tc>
      </w:tr>
      <w:tr w:rsidR="000A544E" w:rsidTr="009D474E">
        <w:tc>
          <w:tcPr>
            <w:tcW w:w="542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1.2.Общее количество отобранных проб, ед.</w:t>
            </w:r>
          </w:p>
        </w:tc>
        <w:tc>
          <w:tcPr>
            <w:tcW w:w="15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98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84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8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24</w:t>
            </w:r>
          </w:p>
        </w:tc>
      </w:tr>
      <w:tr w:rsidR="000A544E" w:rsidTr="009D474E">
        <w:tc>
          <w:tcPr>
            <w:tcW w:w="542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2.Доля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воды, %</w:t>
            </w:r>
          </w:p>
        </w:tc>
        <w:tc>
          <w:tcPr>
            <w:tcW w:w="15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98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84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8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0A544E" w:rsidTr="009D474E">
        <w:tc>
          <w:tcPr>
            <w:tcW w:w="542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2.1. Количество проб питьевой воды в распределительной водопроводной сети, отобранных по результатам производственного контроля качества питьевой воды, несоответствующих установленным требованиям, ед.</w:t>
            </w:r>
          </w:p>
        </w:tc>
        <w:tc>
          <w:tcPr>
            <w:tcW w:w="15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98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84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8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0A544E" w:rsidTr="009D474E">
        <w:tc>
          <w:tcPr>
            <w:tcW w:w="542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2.2.Общее количество отобранных проб, ед.</w:t>
            </w:r>
          </w:p>
        </w:tc>
        <w:tc>
          <w:tcPr>
            <w:tcW w:w="15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98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84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8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24</w:t>
            </w:r>
          </w:p>
        </w:tc>
      </w:tr>
      <w:tr w:rsidR="000A544E" w:rsidTr="009D474E">
        <w:tc>
          <w:tcPr>
            <w:tcW w:w="9628" w:type="dxa"/>
            <w:gridSpan w:val="5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</w:rPr>
            </w:pPr>
            <w:r w:rsidRPr="009D474E">
              <w:rPr>
                <w:rFonts w:ascii="Times New Roman" w:hAnsi="Times New Roman" w:cs="Times New Roman"/>
                <w:b/>
                <w:color w:val="auto"/>
              </w:rPr>
              <w:t>Показатели надежности и бесперебойности водоснабжения</w:t>
            </w:r>
          </w:p>
        </w:tc>
      </w:tr>
      <w:tr w:rsidR="000A544E" w:rsidTr="009D474E">
        <w:tc>
          <w:tcPr>
            <w:tcW w:w="542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3. Количество перерывов в подаче воды, произошедших в результате аварий, повреждений и иных технологических нарушений в расчете на протяженность водопроводной сети в год, ед./км</w:t>
            </w:r>
          </w:p>
        </w:tc>
        <w:tc>
          <w:tcPr>
            <w:tcW w:w="15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2,0</w:t>
            </w:r>
          </w:p>
        </w:tc>
        <w:tc>
          <w:tcPr>
            <w:tcW w:w="98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1,7</w:t>
            </w:r>
          </w:p>
        </w:tc>
        <w:tc>
          <w:tcPr>
            <w:tcW w:w="84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1,7</w:t>
            </w:r>
          </w:p>
        </w:tc>
        <w:tc>
          <w:tcPr>
            <w:tcW w:w="8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1,7</w:t>
            </w:r>
          </w:p>
        </w:tc>
      </w:tr>
      <w:tr w:rsidR="000A544E" w:rsidTr="009D474E">
        <w:tc>
          <w:tcPr>
            <w:tcW w:w="542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3.1. Количество перерывов в подаче воды, произошедших в результате аварий, повреждений и иных технологических нарушений на объектах централизованной системы холодного водоснабжения, ед.</w:t>
            </w:r>
          </w:p>
        </w:tc>
        <w:tc>
          <w:tcPr>
            <w:tcW w:w="15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34</w:t>
            </w:r>
          </w:p>
        </w:tc>
        <w:tc>
          <w:tcPr>
            <w:tcW w:w="98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29</w:t>
            </w:r>
          </w:p>
        </w:tc>
        <w:tc>
          <w:tcPr>
            <w:tcW w:w="84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29</w:t>
            </w:r>
          </w:p>
        </w:tc>
        <w:tc>
          <w:tcPr>
            <w:tcW w:w="8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29</w:t>
            </w:r>
          </w:p>
        </w:tc>
      </w:tr>
      <w:tr w:rsidR="000A544E" w:rsidTr="009D474E">
        <w:tc>
          <w:tcPr>
            <w:tcW w:w="542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3.2.Протяженность водопроводной сети, км</w:t>
            </w:r>
          </w:p>
        </w:tc>
        <w:tc>
          <w:tcPr>
            <w:tcW w:w="15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983" w:type="dxa"/>
          </w:tcPr>
          <w:p w:rsidR="000A544E" w:rsidRDefault="000A544E" w:rsidP="009D474E">
            <w:pPr>
              <w:jc w:val="center"/>
            </w:pPr>
            <w:r w:rsidRPr="009D474E"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846" w:type="dxa"/>
          </w:tcPr>
          <w:p w:rsidR="000A544E" w:rsidRDefault="000A544E" w:rsidP="009D474E">
            <w:pPr>
              <w:jc w:val="center"/>
            </w:pPr>
            <w:r w:rsidRPr="009D474E"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839" w:type="dxa"/>
          </w:tcPr>
          <w:p w:rsidR="000A544E" w:rsidRDefault="000A544E" w:rsidP="009D474E">
            <w:pPr>
              <w:jc w:val="center"/>
            </w:pPr>
            <w:r w:rsidRPr="009D474E">
              <w:rPr>
                <w:rFonts w:ascii="Times New Roman" w:hAnsi="Times New Roman" w:cs="Times New Roman"/>
              </w:rPr>
              <w:t>16,9</w:t>
            </w:r>
          </w:p>
        </w:tc>
      </w:tr>
      <w:tr w:rsidR="000A544E" w:rsidTr="009D474E">
        <w:tc>
          <w:tcPr>
            <w:tcW w:w="9628" w:type="dxa"/>
            <w:gridSpan w:val="5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</w:rPr>
            </w:pPr>
            <w:r w:rsidRPr="009D474E">
              <w:rPr>
                <w:rFonts w:ascii="Times New Roman" w:hAnsi="Times New Roman" w:cs="Times New Roman"/>
                <w:b/>
                <w:color w:val="auto"/>
              </w:rPr>
              <w:t>Показатели эффективности использования ресурсов</w:t>
            </w:r>
          </w:p>
        </w:tc>
      </w:tr>
      <w:tr w:rsidR="000A544E" w:rsidTr="009D474E">
        <w:tc>
          <w:tcPr>
            <w:tcW w:w="542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4. Потери воды в централизованных системах водоснабжения при ее транспортировке в общем объеме, поданной в водопроводную сеть, %</w:t>
            </w:r>
          </w:p>
        </w:tc>
        <w:tc>
          <w:tcPr>
            <w:tcW w:w="15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34,03</w:t>
            </w:r>
          </w:p>
        </w:tc>
        <w:tc>
          <w:tcPr>
            <w:tcW w:w="98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32,57</w:t>
            </w:r>
          </w:p>
        </w:tc>
        <w:tc>
          <w:tcPr>
            <w:tcW w:w="84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32,57</w:t>
            </w:r>
          </w:p>
        </w:tc>
        <w:tc>
          <w:tcPr>
            <w:tcW w:w="8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32,57</w:t>
            </w:r>
          </w:p>
        </w:tc>
      </w:tr>
      <w:tr w:rsidR="000A544E" w:rsidTr="009D474E">
        <w:tc>
          <w:tcPr>
            <w:tcW w:w="542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4.1. Объем потерь воды в централизованных системах водоснабжения при ее транспортировке, тыс.м3</w:t>
            </w:r>
          </w:p>
        </w:tc>
        <w:tc>
          <w:tcPr>
            <w:tcW w:w="15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22,98</w:t>
            </w:r>
          </w:p>
        </w:tc>
        <w:tc>
          <w:tcPr>
            <w:tcW w:w="98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21,99</w:t>
            </w:r>
          </w:p>
        </w:tc>
        <w:tc>
          <w:tcPr>
            <w:tcW w:w="84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21,99</w:t>
            </w:r>
          </w:p>
        </w:tc>
        <w:tc>
          <w:tcPr>
            <w:tcW w:w="8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21,99</w:t>
            </w:r>
          </w:p>
        </w:tc>
      </w:tr>
      <w:tr w:rsidR="000A544E" w:rsidTr="009D474E">
        <w:tc>
          <w:tcPr>
            <w:tcW w:w="542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4.2. Объем реализации питьевой воды, тыс.м3</w:t>
            </w:r>
          </w:p>
        </w:tc>
        <w:tc>
          <w:tcPr>
            <w:tcW w:w="15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44,55</w:t>
            </w:r>
          </w:p>
        </w:tc>
        <w:tc>
          <w:tcPr>
            <w:tcW w:w="98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45,54</w:t>
            </w:r>
          </w:p>
        </w:tc>
        <w:tc>
          <w:tcPr>
            <w:tcW w:w="84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45,54</w:t>
            </w:r>
          </w:p>
        </w:tc>
        <w:tc>
          <w:tcPr>
            <w:tcW w:w="8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45,54</w:t>
            </w:r>
          </w:p>
        </w:tc>
      </w:tr>
      <w:tr w:rsidR="000A544E" w:rsidTr="009D474E">
        <w:tc>
          <w:tcPr>
            <w:tcW w:w="542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4.3.Общая подача воды в водопроводную сеть, тыс.м3</w:t>
            </w:r>
          </w:p>
        </w:tc>
        <w:tc>
          <w:tcPr>
            <w:tcW w:w="15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67,53</w:t>
            </w:r>
          </w:p>
        </w:tc>
        <w:tc>
          <w:tcPr>
            <w:tcW w:w="98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67,53</w:t>
            </w:r>
          </w:p>
        </w:tc>
        <w:tc>
          <w:tcPr>
            <w:tcW w:w="84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67,53</w:t>
            </w:r>
          </w:p>
        </w:tc>
        <w:tc>
          <w:tcPr>
            <w:tcW w:w="8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67,53</w:t>
            </w:r>
          </w:p>
        </w:tc>
      </w:tr>
      <w:tr w:rsidR="000A544E" w:rsidTr="009D474E">
        <w:tc>
          <w:tcPr>
            <w:tcW w:w="542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5.Удельный расход электрической энергии, потребляемой в технологическом процессе подготовки питьевой воды, на единицу объема воды, отпускаемой в сеть, кВт*ч/куб.м</w:t>
            </w:r>
          </w:p>
        </w:tc>
        <w:tc>
          <w:tcPr>
            <w:tcW w:w="15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98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84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8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0A544E" w:rsidTr="009D474E">
        <w:tc>
          <w:tcPr>
            <w:tcW w:w="542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5.1. Общее количество электрической энергии, потребляемой в соответствующем технологическом процессе, тыс.кВт*ч</w:t>
            </w:r>
          </w:p>
        </w:tc>
        <w:tc>
          <w:tcPr>
            <w:tcW w:w="15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98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84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8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</w:tbl>
    <w:p w:rsidR="000A544E" w:rsidRDefault="000A544E" w:rsidP="0093171B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</w:rPr>
      </w:pPr>
    </w:p>
    <w:p w:rsidR="000A544E" w:rsidRDefault="000A544E" w:rsidP="006220C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C1B1B">
        <w:rPr>
          <w:rFonts w:ascii="Times New Roman" w:hAnsi="Times New Roman" w:cs="Times New Roman"/>
          <w:color w:val="auto"/>
          <w:sz w:val="28"/>
          <w:szCs w:val="28"/>
        </w:rPr>
        <w:t>Достигнуты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color w:val="auto"/>
          <w:sz w:val="28"/>
          <w:szCs w:val="28"/>
        </w:rPr>
        <w:t>следующие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color w:val="auto"/>
          <w:sz w:val="28"/>
          <w:szCs w:val="28"/>
        </w:rPr>
        <w:t>значения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color w:val="auto"/>
          <w:sz w:val="28"/>
          <w:szCs w:val="28"/>
        </w:rPr>
        <w:t>целевых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color w:val="auto"/>
          <w:sz w:val="28"/>
          <w:szCs w:val="28"/>
        </w:rPr>
        <w:t>показателей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</w:t>
      </w:r>
      <w:r w:rsidRPr="009C1B1B">
        <w:rPr>
          <w:rFonts w:ascii="Times New Roman" w:hAnsi="Times New Roman" w:cs="Times New Roman"/>
          <w:color w:val="auto"/>
          <w:sz w:val="28"/>
          <w:szCs w:val="28"/>
        </w:rPr>
        <w:t xml:space="preserve">ндикаторов: </w:t>
      </w:r>
    </w:p>
    <w:p w:rsidR="000A544E" w:rsidRDefault="000A544E" w:rsidP="006220C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C1B1B">
        <w:rPr>
          <w:rFonts w:ascii="Times New Roman" w:hAnsi="Times New Roman" w:cs="Times New Roman"/>
          <w:color w:val="auto"/>
          <w:sz w:val="28"/>
          <w:szCs w:val="28"/>
        </w:rPr>
        <w:t>Значения целевых индикаторов определяются по состоянию на начало и завершение реализации инвестиционной программы в разрезе каждой инженерной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color w:val="auto"/>
          <w:sz w:val="28"/>
          <w:szCs w:val="28"/>
        </w:rPr>
        <w:t>системы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color w:val="auto"/>
          <w:sz w:val="28"/>
          <w:szCs w:val="28"/>
        </w:rPr>
        <w:t>по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color w:val="auto"/>
          <w:sz w:val="28"/>
          <w:szCs w:val="28"/>
        </w:rPr>
        <w:t>следующим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color w:val="auto"/>
          <w:sz w:val="28"/>
          <w:szCs w:val="28"/>
        </w:rPr>
        <w:t>показателям:</w:t>
      </w:r>
    </w:p>
    <w:p w:rsidR="000A544E" w:rsidRDefault="000A544E" w:rsidP="009C1B1B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9"/>
        <w:gridCol w:w="2000"/>
        <w:gridCol w:w="1473"/>
        <w:gridCol w:w="1559"/>
        <w:gridCol w:w="1511"/>
        <w:gridCol w:w="1511"/>
        <w:gridCol w:w="1291"/>
      </w:tblGrid>
      <w:tr w:rsidR="000A544E" w:rsidTr="009D474E">
        <w:tc>
          <w:tcPr>
            <w:tcW w:w="50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№</w:t>
            </w:r>
          </w:p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п/п</w:t>
            </w:r>
          </w:p>
        </w:tc>
        <w:tc>
          <w:tcPr>
            <w:tcW w:w="195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Наименование</w:t>
            </w:r>
          </w:p>
        </w:tc>
        <w:tc>
          <w:tcPr>
            <w:tcW w:w="14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Ед. изм.</w:t>
            </w:r>
          </w:p>
        </w:tc>
        <w:tc>
          <w:tcPr>
            <w:tcW w:w="152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2027</w:t>
            </w:r>
          </w:p>
        </w:tc>
        <w:tc>
          <w:tcPr>
            <w:tcW w:w="147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2028</w:t>
            </w:r>
          </w:p>
        </w:tc>
        <w:tc>
          <w:tcPr>
            <w:tcW w:w="147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2029</w:t>
            </w:r>
          </w:p>
        </w:tc>
        <w:tc>
          <w:tcPr>
            <w:tcW w:w="1262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Изменения, % к 2024</w:t>
            </w:r>
          </w:p>
        </w:tc>
      </w:tr>
      <w:tr w:rsidR="000A544E" w:rsidTr="009D474E">
        <w:tc>
          <w:tcPr>
            <w:tcW w:w="50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95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Надежность водоснабжения</w:t>
            </w:r>
          </w:p>
        </w:tc>
        <w:tc>
          <w:tcPr>
            <w:tcW w:w="14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Часов в сутки</w:t>
            </w:r>
          </w:p>
        </w:tc>
        <w:tc>
          <w:tcPr>
            <w:tcW w:w="152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147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147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1262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0A544E" w:rsidTr="009D474E">
        <w:tc>
          <w:tcPr>
            <w:tcW w:w="50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95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Доступность централизованного водоснабжения</w:t>
            </w:r>
          </w:p>
        </w:tc>
        <w:tc>
          <w:tcPr>
            <w:tcW w:w="14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% населения</w:t>
            </w:r>
          </w:p>
        </w:tc>
        <w:tc>
          <w:tcPr>
            <w:tcW w:w="152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147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147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1262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0A544E" w:rsidTr="009D474E">
        <w:tc>
          <w:tcPr>
            <w:tcW w:w="50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95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Качество питьевой воды</w:t>
            </w:r>
          </w:p>
        </w:tc>
        <w:tc>
          <w:tcPr>
            <w:tcW w:w="14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Соответствие СанПиН 2.1.4.1074-01</w:t>
            </w:r>
          </w:p>
        </w:tc>
        <w:tc>
          <w:tcPr>
            <w:tcW w:w="152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Соответствует</w:t>
            </w:r>
          </w:p>
        </w:tc>
        <w:tc>
          <w:tcPr>
            <w:tcW w:w="1476" w:type="dxa"/>
          </w:tcPr>
          <w:p w:rsidR="000A544E" w:rsidRDefault="000A544E" w:rsidP="003047B8">
            <w:r w:rsidRPr="009D474E">
              <w:rPr>
                <w:rFonts w:ascii="Times New Roman" w:hAnsi="Times New Roman" w:cs="Times New Roman"/>
                <w:color w:val="auto"/>
              </w:rPr>
              <w:t>соответствует</w:t>
            </w:r>
          </w:p>
        </w:tc>
        <w:tc>
          <w:tcPr>
            <w:tcW w:w="1476" w:type="dxa"/>
          </w:tcPr>
          <w:p w:rsidR="000A544E" w:rsidRDefault="000A544E" w:rsidP="003047B8">
            <w:r w:rsidRPr="009D474E">
              <w:rPr>
                <w:rFonts w:ascii="Times New Roman" w:hAnsi="Times New Roman" w:cs="Times New Roman"/>
                <w:color w:val="auto"/>
              </w:rPr>
              <w:t>соответствует</w:t>
            </w:r>
          </w:p>
        </w:tc>
        <w:tc>
          <w:tcPr>
            <w:tcW w:w="1262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544E" w:rsidTr="009D474E">
        <w:tc>
          <w:tcPr>
            <w:tcW w:w="50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95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Степень износа сетей водоснабжения</w:t>
            </w:r>
          </w:p>
        </w:tc>
        <w:tc>
          <w:tcPr>
            <w:tcW w:w="14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152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57,51</w:t>
            </w:r>
          </w:p>
        </w:tc>
        <w:tc>
          <w:tcPr>
            <w:tcW w:w="147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57,51</w:t>
            </w:r>
          </w:p>
        </w:tc>
        <w:tc>
          <w:tcPr>
            <w:tcW w:w="147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57,51</w:t>
            </w:r>
          </w:p>
        </w:tc>
        <w:tc>
          <w:tcPr>
            <w:tcW w:w="1262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4,15</w:t>
            </w:r>
          </w:p>
        </w:tc>
      </w:tr>
      <w:tr w:rsidR="000A544E" w:rsidTr="009D474E">
        <w:tc>
          <w:tcPr>
            <w:tcW w:w="50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95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Уровень потерь</w:t>
            </w:r>
          </w:p>
        </w:tc>
        <w:tc>
          <w:tcPr>
            <w:tcW w:w="14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152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32,57</w:t>
            </w:r>
          </w:p>
        </w:tc>
        <w:tc>
          <w:tcPr>
            <w:tcW w:w="147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32,57</w:t>
            </w:r>
          </w:p>
        </w:tc>
        <w:tc>
          <w:tcPr>
            <w:tcW w:w="147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32,57</w:t>
            </w:r>
          </w:p>
        </w:tc>
        <w:tc>
          <w:tcPr>
            <w:tcW w:w="1262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4,32</w:t>
            </w:r>
          </w:p>
        </w:tc>
      </w:tr>
      <w:tr w:rsidR="000A544E" w:rsidTr="009D474E">
        <w:tc>
          <w:tcPr>
            <w:tcW w:w="50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95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Количество аварий и повреждений</w:t>
            </w:r>
          </w:p>
        </w:tc>
        <w:tc>
          <w:tcPr>
            <w:tcW w:w="14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шт. в год</w:t>
            </w:r>
          </w:p>
        </w:tc>
        <w:tc>
          <w:tcPr>
            <w:tcW w:w="152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29</w:t>
            </w:r>
          </w:p>
        </w:tc>
        <w:tc>
          <w:tcPr>
            <w:tcW w:w="147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29</w:t>
            </w:r>
          </w:p>
        </w:tc>
        <w:tc>
          <w:tcPr>
            <w:tcW w:w="147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29</w:t>
            </w:r>
          </w:p>
        </w:tc>
        <w:tc>
          <w:tcPr>
            <w:tcW w:w="1262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14,7</w:t>
            </w:r>
          </w:p>
        </w:tc>
      </w:tr>
      <w:tr w:rsidR="000A544E" w:rsidTr="009D474E">
        <w:tc>
          <w:tcPr>
            <w:tcW w:w="50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195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Аварийность системы</w:t>
            </w:r>
          </w:p>
        </w:tc>
        <w:tc>
          <w:tcPr>
            <w:tcW w:w="14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ед/км</w:t>
            </w:r>
          </w:p>
        </w:tc>
        <w:tc>
          <w:tcPr>
            <w:tcW w:w="152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1,7</w:t>
            </w:r>
          </w:p>
        </w:tc>
        <w:tc>
          <w:tcPr>
            <w:tcW w:w="147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1,7</w:t>
            </w:r>
          </w:p>
        </w:tc>
        <w:tc>
          <w:tcPr>
            <w:tcW w:w="147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1,7</w:t>
            </w:r>
          </w:p>
        </w:tc>
        <w:tc>
          <w:tcPr>
            <w:tcW w:w="1262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15</w:t>
            </w:r>
          </w:p>
        </w:tc>
      </w:tr>
      <w:tr w:rsidR="000A544E" w:rsidTr="009D474E">
        <w:tc>
          <w:tcPr>
            <w:tcW w:w="50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195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Снижение количества сетей, требующих замены</w:t>
            </w:r>
          </w:p>
        </w:tc>
        <w:tc>
          <w:tcPr>
            <w:tcW w:w="14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км</w:t>
            </w:r>
          </w:p>
        </w:tc>
        <w:tc>
          <w:tcPr>
            <w:tcW w:w="152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9,72</w:t>
            </w:r>
          </w:p>
        </w:tc>
        <w:tc>
          <w:tcPr>
            <w:tcW w:w="147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9,72</w:t>
            </w:r>
          </w:p>
        </w:tc>
        <w:tc>
          <w:tcPr>
            <w:tcW w:w="147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9,72</w:t>
            </w:r>
          </w:p>
        </w:tc>
        <w:tc>
          <w:tcPr>
            <w:tcW w:w="1262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4,14</w:t>
            </w:r>
          </w:p>
        </w:tc>
      </w:tr>
      <w:tr w:rsidR="000A544E" w:rsidTr="009D474E">
        <w:tc>
          <w:tcPr>
            <w:tcW w:w="50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195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Строительство новых водопроводных сетей</w:t>
            </w:r>
          </w:p>
        </w:tc>
        <w:tc>
          <w:tcPr>
            <w:tcW w:w="14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км</w:t>
            </w:r>
          </w:p>
        </w:tc>
        <w:tc>
          <w:tcPr>
            <w:tcW w:w="152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147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147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1262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0A544E" w:rsidTr="009D474E">
        <w:tc>
          <w:tcPr>
            <w:tcW w:w="50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195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Протяженность сетей</w:t>
            </w:r>
          </w:p>
        </w:tc>
        <w:tc>
          <w:tcPr>
            <w:tcW w:w="14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км</w:t>
            </w:r>
          </w:p>
        </w:tc>
        <w:tc>
          <w:tcPr>
            <w:tcW w:w="152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1476" w:type="dxa"/>
          </w:tcPr>
          <w:p w:rsidR="000A544E" w:rsidRDefault="000A544E" w:rsidP="009D474E">
            <w:pPr>
              <w:jc w:val="center"/>
            </w:pPr>
            <w:r w:rsidRPr="009D474E"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1476" w:type="dxa"/>
          </w:tcPr>
          <w:p w:rsidR="000A544E" w:rsidRDefault="000A544E" w:rsidP="009D474E">
            <w:pPr>
              <w:jc w:val="center"/>
            </w:pPr>
            <w:r w:rsidRPr="009D474E"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1262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0A544E" w:rsidTr="009D474E">
        <w:tc>
          <w:tcPr>
            <w:tcW w:w="50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1951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Увеличение нагрузок системы</w:t>
            </w:r>
          </w:p>
        </w:tc>
        <w:tc>
          <w:tcPr>
            <w:tcW w:w="1439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тыс.м3/сутки</w:t>
            </w:r>
          </w:p>
        </w:tc>
        <w:tc>
          <w:tcPr>
            <w:tcW w:w="1523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147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1476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1262" w:type="dxa"/>
          </w:tcPr>
          <w:p w:rsidR="000A544E" w:rsidRPr="009D474E" w:rsidRDefault="000A544E" w:rsidP="009D47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D474E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</w:tbl>
    <w:p w:rsidR="000A544E" w:rsidRPr="0093171B" w:rsidRDefault="000A544E" w:rsidP="0093171B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</w:rPr>
      </w:pP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B1B">
        <w:rPr>
          <w:rFonts w:ascii="Times New Roman" w:hAnsi="Times New Roman" w:cs="Times New Roman"/>
          <w:sz w:val="28"/>
          <w:szCs w:val="28"/>
        </w:rPr>
        <w:t>2.2. В ходе реализации инвестиционной программы должны быть решены 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B1B">
        <w:rPr>
          <w:rFonts w:ascii="Times New Roman" w:hAnsi="Times New Roman" w:cs="Times New Roman"/>
          <w:sz w:val="28"/>
          <w:szCs w:val="28"/>
        </w:rPr>
        <w:t xml:space="preserve">2.2.1. Разработка плана мероприятий по развитию системы коммунальной инфраструктуры холодного водоснабжения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Глафировского </w:t>
      </w:r>
      <w:r w:rsidRPr="009C1B1B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>Щербиновского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Краснодарского края</w:t>
      </w:r>
      <w:r w:rsidRPr="009C1B1B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C1B1B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9C1B1B">
        <w:rPr>
          <w:rFonts w:ascii="Times New Roman" w:hAnsi="Times New Roman" w:cs="Times New Roman"/>
          <w:sz w:val="28"/>
          <w:szCs w:val="28"/>
        </w:rPr>
        <w:t>годы</w:t>
      </w:r>
      <w:r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B1B">
        <w:rPr>
          <w:rFonts w:ascii="Times New Roman" w:hAnsi="Times New Roman" w:cs="Times New Roman"/>
          <w:sz w:val="28"/>
          <w:szCs w:val="28"/>
        </w:rPr>
        <w:t>2.2.2. Обоснование мероприятий по развитию системы коммунальной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>холодного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 xml:space="preserve">водоснабжения. 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B1B">
        <w:rPr>
          <w:rFonts w:ascii="Times New Roman" w:hAnsi="Times New Roman" w:cs="Times New Roman"/>
          <w:sz w:val="28"/>
          <w:szCs w:val="28"/>
        </w:rPr>
        <w:t>2.2.3. Определение объема финансовых потребностей, необходимых для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>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>указанных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 xml:space="preserve">мероприятий. 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B1B">
        <w:rPr>
          <w:rFonts w:ascii="Times New Roman" w:hAnsi="Times New Roman" w:cs="Times New Roman"/>
          <w:sz w:val="28"/>
          <w:szCs w:val="28"/>
        </w:rPr>
        <w:t>2.2.4. Разработка плана финансирования работ, с указанием разных источников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 xml:space="preserve">финансирования. 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B1B">
        <w:rPr>
          <w:rFonts w:ascii="Times New Roman" w:hAnsi="Times New Roman" w:cs="Times New Roman"/>
          <w:sz w:val="28"/>
          <w:szCs w:val="28"/>
        </w:rPr>
        <w:t>2.2.5. Развитие системы коммунальной инфраструктуры холодного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>разработанным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>планом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 xml:space="preserve">мероприятий. 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B1B">
        <w:rPr>
          <w:rFonts w:ascii="Times New Roman" w:hAnsi="Times New Roman" w:cs="Times New Roman"/>
          <w:sz w:val="28"/>
          <w:szCs w:val="28"/>
        </w:rPr>
        <w:t>2.2.6.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>Обеспечение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>надежности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>качества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>холодного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B1B">
        <w:rPr>
          <w:rFonts w:ascii="Times New Roman" w:hAnsi="Times New Roman" w:cs="Times New Roman"/>
          <w:sz w:val="28"/>
          <w:szCs w:val="28"/>
        </w:rPr>
        <w:t>водоснабжения.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8B1">
        <w:rPr>
          <w:rFonts w:ascii="Times New Roman" w:hAnsi="Times New Roman" w:cs="Times New Roman"/>
          <w:sz w:val="28"/>
          <w:szCs w:val="28"/>
        </w:rPr>
        <w:t>2.2.7. Совершенствование механизмов снижения стоимости услуг холодного водоснабжения при сохранении (повышении) качества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устойчивости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функционирования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инфраструктуры.</w:t>
      </w:r>
    </w:p>
    <w:p w:rsidR="000A544E" w:rsidRDefault="000A544E" w:rsidP="0093171B">
      <w:pPr>
        <w:rPr>
          <w:rFonts w:ascii="Times New Roman" w:hAnsi="Times New Roman" w:cs="Times New Roman"/>
          <w:sz w:val="28"/>
          <w:szCs w:val="28"/>
        </w:rPr>
      </w:pPr>
    </w:p>
    <w:p w:rsidR="000A544E" w:rsidRPr="006220C7" w:rsidRDefault="000A544E" w:rsidP="006220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0C7">
        <w:rPr>
          <w:rFonts w:ascii="Times New Roman" w:hAnsi="Times New Roman" w:cs="Times New Roman"/>
          <w:b/>
          <w:sz w:val="28"/>
          <w:szCs w:val="28"/>
        </w:rPr>
        <w:t>3. Основные требования к инвестиционной программе</w:t>
      </w:r>
    </w:p>
    <w:p w:rsidR="000A544E" w:rsidRPr="008E58B1" w:rsidRDefault="000A544E" w:rsidP="008E58B1">
      <w:pPr>
        <w:rPr>
          <w:rFonts w:ascii="Times New Roman" w:hAnsi="Times New Roman" w:cs="Times New Roman"/>
          <w:sz w:val="28"/>
          <w:szCs w:val="28"/>
        </w:rPr>
      </w:pP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8B1">
        <w:rPr>
          <w:rFonts w:ascii="Times New Roman" w:hAnsi="Times New Roman" w:cs="Times New Roman"/>
          <w:sz w:val="28"/>
          <w:szCs w:val="28"/>
        </w:rPr>
        <w:t>При разработке инвестиционной программы должны быть учтены 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 xml:space="preserve">требования: 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8B1">
        <w:rPr>
          <w:rFonts w:ascii="Times New Roman" w:hAnsi="Times New Roman" w:cs="Times New Roman"/>
          <w:sz w:val="28"/>
          <w:szCs w:val="28"/>
        </w:rPr>
        <w:t xml:space="preserve">1) обеспечение потребности в водоснабжении реконструируемых объектов на территории </w:t>
      </w:r>
      <w:r>
        <w:rPr>
          <w:rFonts w:ascii="Times New Roman" w:hAnsi="Times New Roman" w:cs="Times New Roman"/>
          <w:sz w:val="28"/>
          <w:szCs w:val="28"/>
        </w:rPr>
        <w:t>Глафировского</w:t>
      </w:r>
      <w:r w:rsidRPr="008E58B1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Pr="008E58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 2</w:t>
      </w:r>
      <w:r w:rsidRPr="008E58B1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Pr="008E58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8B1">
        <w:rPr>
          <w:rFonts w:ascii="Times New Roman" w:hAnsi="Times New Roman" w:cs="Times New Roman"/>
          <w:sz w:val="28"/>
          <w:szCs w:val="28"/>
        </w:rPr>
        <w:t xml:space="preserve">2) учет заявок потребителей </w:t>
      </w:r>
      <w:r>
        <w:rPr>
          <w:rFonts w:ascii="Times New Roman" w:hAnsi="Times New Roman" w:cs="Times New Roman"/>
          <w:sz w:val="28"/>
          <w:szCs w:val="28"/>
        </w:rPr>
        <w:t>Глафировского</w:t>
      </w:r>
      <w:r w:rsidRPr="008E58B1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Краснодарского края</w:t>
      </w:r>
      <w:r w:rsidRPr="008E58B1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подключение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сетям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 xml:space="preserve">водоснабжения; 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8B1">
        <w:rPr>
          <w:rFonts w:ascii="Times New Roman" w:hAnsi="Times New Roman" w:cs="Times New Roman"/>
          <w:sz w:val="28"/>
          <w:szCs w:val="28"/>
        </w:rPr>
        <w:t>3) определение значений целевых индикаторов по состоянию на начало и завершение реализации инвестиционной программы в разрезе каждой инженерной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установленным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 xml:space="preserve">показателям; 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8B1">
        <w:rPr>
          <w:rFonts w:ascii="Times New Roman" w:hAnsi="Times New Roman" w:cs="Times New Roman"/>
          <w:sz w:val="28"/>
          <w:szCs w:val="28"/>
        </w:rPr>
        <w:t xml:space="preserve">4) повышение надежности холодного водоснабжения в </w:t>
      </w:r>
      <w:r>
        <w:rPr>
          <w:rFonts w:ascii="Times New Roman" w:hAnsi="Times New Roman" w:cs="Times New Roman"/>
          <w:sz w:val="28"/>
          <w:szCs w:val="28"/>
        </w:rPr>
        <w:t xml:space="preserve">Глафировском </w:t>
      </w:r>
      <w:r w:rsidRPr="008E58B1">
        <w:rPr>
          <w:rFonts w:ascii="Times New Roman" w:hAnsi="Times New Roman" w:cs="Times New Roman"/>
          <w:sz w:val="28"/>
          <w:szCs w:val="28"/>
        </w:rPr>
        <w:t>сельском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поселении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Щербиновского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Краснодарского края</w:t>
      </w:r>
      <w:r w:rsidRPr="008E58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8B1">
        <w:rPr>
          <w:rFonts w:ascii="Times New Roman" w:hAnsi="Times New Roman" w:cs="Times New Roman"/>
          <w:sz w:val="28"/>
          <w:szCs w:val="28"/>
        </w:rPr>
        <w:t xml:space="preserve">5) обеспечение сбалансированности систем холодного </w:t>
      </w:r>
      <w:r>
        <w:rPr>
          <w:rFonts w:ascii="Times New Roman" w:hAnsi="Times New Roman" w:cs="Times New Roman"/>
          <w:sz w:val="28"/>
          <w:szCs w:val="28"/>
        </w:rPr>
        <w:t xml:space="preserve">водоснабжения в Глафировском </w:t>
      </w:r>
      <w:r w:rsidRPr="008E58B1">
        <w:rPr>
          <w:rFonts w:ascii="Times New Roman" w:hAnsi="Times New Roman" w:cs="Times New Roman"/>
          <w:sz w:val="28"/>
          <w:szCs w:val="28"/>
        </w:rPr>
        <w:t>сельском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поселении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Щербиновского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Краснодарского края</w:t>
      </w:r>
      <w:r w:rsidRPr="008E58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8B1">
        <w:rPr>
          <w:rFonts w:ascii="Times New Roman" w:hAnsi="Times New Roman" w:cs="Times New Roman"/>
          <w:sz w:val="28"/>
          <w:szCs w:val="28"/>
        </w:rPr>
        <w:t xml:space="preserve">6) подготовка проекта инвестиционного договора в целях развития систем холодного водоснабжения, заключаемого администрацией </w:t>
      </w:r>
      <w:r>
        <w:rPr>
          <w:rFonts w:ascii="Times New Roman" w:hAnsi="Times New Roman" w:cs="Times New Roman"/>
          <w:sz w:val="28"/>
          <w:szCs w:val="28"/>
        </w:rPr>
        <w:t>Глафировского</w:t>
      </w:r>
      <w:r w:rsidRPr="008E58B1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Pr="008E58B1">
        <w:rPr>
          <w:rFonts w:ascii="Times New Roman" w:hAnsi="Times New Roman" w:cs="Times New Roman"/>
          <w:sz w:val="28"/>
          <w:szCs w:val="28"/>
        </w:rPr>
        <w:t xml:space="preserve"> с межмуниципальным обществом с ограниченной ответственностью «Щербиновский коммунальщик» и определяющего условия реализации инвестиционной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 xml:space="preserve">программы; 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8B1">
        <w:rPr>
          <w:rFonts w:ascii="Times New Roman" w:hAnsi="Times New Roman" w:cs="Times New Roman"/>
          <w:sz w:val="28"/>
          <w:szCs w:val="28"/>
        </w:rPr>
        <w:t xml:space="preserve">7) подготовка табличной части инвестиционной программы организации коммунального комплекса в соответствии с формой, указанной в Приложении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8E58B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постановлению</w:t>
      </w:r>
      <w:r w:rsidRPr="008E58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8B1">
        <w:rPr>
          <w:rFonts w:ascii="Times New Roman" w:hAnsi="Times New Roman" w:cs="Times New Roman"/>
          <w:sz w:val="28"/>
          <w:szCs w:val="28"/>
        </w:rPr>
        <w:t xml:space="preserve">8) инвестиционная программа должна быть сформирована с учетом программы в области энергосбережения и повышения энергетической эффективности, а также на основании результатов технического обследования централизованных систем холодного водоснабжения </w:t>
      </w:r>
      <w:r>
        <w:rPr>
          <w:rFonts w:ascii="Times New Roman" w:hAnsi="Times New Roman" w:cs="Times New Roman"/>
          <w:sz w:val="28"/>
          <w:szCs w:val="28"/>
        </w:rPr>
        <w:t>Глафировского</w:t>
      </w:r>
      <w:r w:rsidRPr="008E58B1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Pr="008E58B1">
        <w:rPr>
          <w:rFonts w:ascii="Times New Roman" w:hAnsi="Times New Roman" w:cs="Times New Roman"/>
          <w:sz w:val="28"/>
          <w:szCs w:val="28"/>
        </w:rPr>
        <w:t xml:space="preserve"> согласно Федеральному закону от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416-ФЗ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водоснабжении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 xml:space="preserve">водоотведении». 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8B1">
        <w:rPr>
          <w:rFonts w:ascii="Times New Roman" w:hAnsi="Times New Roman" w:cs="Times New Roman"/>
          <w:sz w:val="28"/>
          <w:szCs w:val="28"/>
        </w:rPr>
        <w:t>9) инвестиционная программа должна содержать требования по поддержанию и обеспечению качества питьевой воды в процессе эксплуатации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водоснабжения,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соответствующего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установленным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требованиям.</w:t>
      </w:r>
    </w:p>
    <w:p w:rsidR="000A544E" w:rsidRPr="008E58B1" w:rsidRDefault="000A544E" w:rsidP="008E58B1">
      <w:pPr>
        <w:rPr>
          <w:rFonts w:ascii="Times New Roman" w:hAnsi="Times New Roman" w:cs="Times New Roman"/>
          <w:sz w:val="28"/>
          <w:szCs w:val="28"/>
        </w:rPr>
      </w:pPr>
    </w:p>
    <w:p w:rsidR="000A544E" w:rsidRPr="006220C7" w:rsidRDefault="000A544E" w:rsidP="006220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0C7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20C7">
        <w:rPr>
          <w:rFonts w:ascii="Times New Roman" w:hAnsi="Times New Roman" w:cs="Times New Roman"/>
          <w:b/>
          <w:sz w:val="28"/>
          <w:szCs w:val="28"/>
        </w:rPr>
        <w:t>Состав инвестиционной программы</w:t>
      </w:r>
    </w:p>
    <w:p w:rsidR="000A544E" w:rsidRPr="008E58B1" w:rsidRDefault="000A544E" w:rsidP="008E58B1">
      <w:pPr>
        <w:rPr>
          <w:rFonts w:ascii="Times New Roman" w:hAnsi="Times New Roman" w:cs="Times New Roman"/>
          <w:sz w:val="28"/>
          <w:szCs w:val="28"/>
        </w:rPr>
      </w:pP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8B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инвестиционной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 xml:space="preserve">входят: 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8B1">
        <w:rPr>
          <w:rFonts w:ascii="Times New Roman" w:hAnsi="Times New Roman" w:cs="Times New Roman"/>
          <w:sz w:val="28"/>
          <w:szCs w:val="28"/>
        </w:rPr>
        <w:t>1) пояснительная записка с аналитической информацией, содержащей запланированные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показатели</w:t>
      </w:r>
      <w:r>
        <w:rPr>
          <w:rFonts w:ascii="Times New Roman" w:hAnsi="Times New Roman" w:cs="Times New Roman"/>
          <w:sz w:val="28"/>
          <w:szCs w:val="28"/>
        </w:rPr>
        <w:t xml:space="preserve"> реализации и</w:t>
      </w:r>
      <w:r w:rsidRPr="008E58B1">
        <w:rPr>
          <w:rFonts w:ascii="Times New Roman" w:hAnsi="Times New Roman" w:cs="Times New Roman"/>
          <w:sz w:val="28"/>
          <w:szCs w:val="28"/>
        </w:rPr>
        <w:t>нвестиционной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 xml:space="preserve">программы; 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8B1">
        <w:rPr>
          <w:rFonts w:ascii="Times New Roman" w:hAnsi="Times New Roman" w:cs="Times New Roman"/>
          <w:sz w:val="28"/>
          <w:szCs w:val="28"/>
        </w:rPr>
        <w:t xml:space="preserve">2) основные мероприятия по реконструкции, модернизации сетей и сооружений систем холодного водоснабжения с указанием увеличения объемов водоснабжения для объектов на территории </w:t>
      </w:r>
      <w:r>
        <w:rPr>
          <w:rFonts w:ascii="Times New Roman" w:hAnsi="Times New Roman" w:cs="Times New Roman"/>
          <w:sz w:val="28"/>
          <w:szCs w:val="28"/>
        </w:rPr>
        <w:t>Глафировского</w:t>
      </w:r>
      <w:r w:rsidRPr="008E58B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Щербиновского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Краснодарского края</w:t>
      </w:r>
      <w:r w:rsidRPr="008E58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8B1">
        <w:rPr>
          <w:rFonts w:ascii="Times New Roman" w:hAnsi="Times New Roman" w:cs="Times New Roman"/>
          <w:sz w:val="28"/>
          <w:szCs w:val="28"/>
        </w:rPr>
        <w:t>3) ожидаемые результаты реализации инвестиционной программы (в натуральных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показателях).</w:t>
      </w:r>
    </w:p>
    <w:p w:rsidR="000A544E" w:rsidRPr="008E58B1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544E" w:rsidRPr="00B937D9" w:rsidRDefault="000A544E" w:rsidP="005F31F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7D9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37D9">
        <w:rPr>
          <w:rFonts w:ascii="Times New Roman" w:hAnsi="Times New Roman" w:cs="Times New Roman"/>
          <w:b/>
          <w:sz w:val="28"/>
          <w:szCs w:val="28"/>
        </w:rPr>
        <w:t>Финансирование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37D9">
        <w:rPr>
          <w:rFonts w:ascii="Times New Roman" w:hAnsi="Times New Roman" w:cs="Times New Roman"/>
          <w:b/>
          <w:sz w:val="28"/>
          <w:szCs w:val="28"/>
        </w:rPr>
        <w:t>мероприятий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37D9">
        <w:rPr>
          <w:rFonts w:ascii="Times New Roman" w:hAnsi="Times New Roman" w:cs="Times New Roman"/>
          <w:b/>
          <w:sz w:val="28"/>
          <w:szCs w:val="28"/>
        </w:rPr>
        <w:t>инвестиционной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37D9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0A544E" w:rsidRPr="008E58B1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8B1">
        <w:rPr>
          <w:rFonts w:ascii="Times New Roman" w:hAnsi="Times New Roman" w:cs="Times New Roman"/>
          <w:sz w:val="28"/>
          <w:szCs w:val="28"/>
        </w:rPr>
        <w:t>Финансирование мероприятий инвестиционной программы осуществляется в порядке, установленном Федеральным законом от 7 декабря 2011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416-ФЗ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водоснабжении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8B1">
        <w:rPr>
          <w:rFonts w:ascii="Times New Roman" w:hAnsi="Times New Roman" w:cs="Times New Roman"/>
          <w:sz w:val="28"/>
          <w:szCs w:val="28"/>
        </w:rPr>
        <w:t xml:space="preserve">водоотведении»: </w:t>
      </w:r>
    </w:p>
    <w:p w:rsidR="000A544E" w:rsidRDefault="000A544E" w:rsidP="006220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8B1">
        <w:rPr>
          <w:rFonts w:ascii="Times New Roman" w:hAnsi="Times New Roman" w:cs="Times New Roman"/>
          <w:sz w:val="28"/>
          <w:szCs w:val="28"/>
        </w:rPr>
        <w:t xml:space="preserve">средства бюджета </w:t>
      </w:r>
      <w:r>
        <w:rPr>
          <w:rFonts w:ascii="Times New Roman" w:hAnsi="Times New Roman" w:cs="Times New Roman"/>
          <w:sz w:val="28"/>
          <w:szCs w:val="28"/>
        </w:rPr>
        <w:t>Глафировского</w:t>
      </w:r>
      <w:r w:rsidRPr="008E58B1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Краснодарского края.</w:t>
      </w:r>
    </w:p>
    <w:p w:rsidR="000A544E" w:rsidRDefault="000A544E" w:rsidP="008E58B1">
      <w:pPr>
        <w:rPr>
          <w:rFonts w:ascii="Times New Roman" w:hAnsi="Times New Roman" w:cs="Times New Roman"/>
          <w:sz w:val="28"/>
          <w:szCs w:val="28"/>
        </w:rPr>
      </w:pPr>
    </w:p>
    <w:p w:rsidR="000A544E" w:rsidRDefault="000A544E" w:rsidP="008E58B1">
      <w:pPr>
        <w:rPr>
          <w:rFonts w:ascii="Times New Roman" w:hAnsi="Times New Roman" w:cs="Times New Roman"/>
          <w:sz w:val="28"/>
          <w:szCs w:val="28"/>
        </w:rPr>
      </w:pPr>
    </w:p>
    <w:p w:rsidR="000A544E" w:rsidRDefault="000A544E" w:rsidP="008E58B1">
      <w:pPr>
        <w:rPr>
          <w:rFonts w:ascii="Times New Roman" w:hAnsi="Times New Roman" w:cs="Times New Roman"/>
          <w:sz w:val="28"/>
          <w:szCs w:val="28"/>
        </w:rPr>
      </w:pPr>
    </w:p>
    <w:p w:rsidR="000A544E" w:rsidRDefault="000A544E" w:rsidP="008E58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главы</w:t>
      </w:r>
    </w:p>
    <w:p w:rsidR="000A544E" w:rsidRDefault="000A544E" w:rsidP="008E58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Глафировского сельского поселения</w:t>
      </w:r>
    </w:p>
    <w:p w:rsidR="000A544E" w:rsidRDefault="000A544E" w:rsidP="008E58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Щербиновского муниципального района</w:t>
      </w:r>
    </w:p>
    <w:p w:rsidR="000A544E" w:rsidRPr="0093171B" w:rsidRDefault="000A544E" w:rsidP="008E58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А.В. Тищенко</w:t>
      </w:r>
    </w:p>
    <w:sectPr w:rsidR="000A544E" w:rsidRPr="0093171B" w:rsidSect="00224081">
      <w:headerReference w:type="default" r:id="rId7"/>
      <w:headerReference w:type="first" r:id="rId8"/>
      <w:pgSz w:w="11906" w:h="16838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44E" w:rsidRDefault="000A544E">
      <w:r>
        <w:separator/>
      </w:r>
    </w:p>
  </w:endnote>
  <w:endnote w:type="continuationSeparator" w:id="0">
    <w:p w:rsidR="000A544E" w:rsidRDefault="000A5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44E" w:rsidRDefault="000A544E"/>
  </w:footnote>
  <w:footnote w:type="continuationSeparator" w:id="0">
    <w:p w:rsidR="000A544E" w:rsidRDefault="000A544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44E" w:rsidRDefault="000A544E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1" o:spid="_x0000_s2049" type="#_x0000_t202" style="position:absolute;margin-left:324.2pt;margin-top:40.3pt;width:4.8pt;height:7.9pt;z-index:-25165619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" filled="f" stroked="f">
          <v:textbox style="mso-fit-shape-to-text:t" inset="0,0,0,0">
            <w:txbxContent>
              <w:p w:rsidR="000A544E" w:rsidRDefault="000A544E">
                <w:pPr>
                  <w:pStyle w:val="20"/>
                  <w:rPr>
                    <w:sz w:val="22"/>
                    <w:szCs w:val="22"/>
                  </w:rPr>
                </w:pPr>
                <w:r>
                  <w:rPr>
                    <w:rStyle w:val="2"/>
                    <w:rFonts w:ascii="Arial" w:eastAsia="Times New Roman" w:hAnsi="Arial" w:cs="Arial"/>
                    <w:sz w:val="22"/>
                    <w:szCs w:val="22"/>
                  </w:rPr>
                  <w:fldChar w:fldCharType="begin"/>
                </w:r>
                <w:r>
                  <w:rPr>
                    <w:rStyle w:val="2"/>
                    <w:rFonts w:ascii="Arial" w:eastAsia="Times New Roman" w:hAnsi="Arial" w:cs="Arial"/>
                    <w:sz w:val="22"/>
                    <w:szCs w:val="22"/>
                  </w:rPr>
                  <w:instrText xml:space="preserve"> PAGE \* MERGEFORMAT </w:instrText>
                </w:r>
                <w:r>
                  <w:rPr>
                    <w:rStyle w:val="2"/>
                    <w:rFonts w:ascii="Arial" w:eastAsia="Times New Roman" w:hAnsi="Arial" w:cs="Arial"/>
                    <w:sz w:val="22"/>
                    <w:szCs w:val="22"/>
                  </w:rPr>
                  <w:fldChar w:fldCharType="separate"/>
                </w:r>
                <w:r>
                  <w:rPr>
                    <w:rStyle w:val="2"/>
                    <w:rFonts w:ascii="Arial" w:eastAsia="Times New Roman" w:hAnsi="Arial" w:cs="Arial"/>
                    <w:noProof/>
                    <w:sz w:val="22"/>
                    <w:szCs w:val="22"/>
                  </w:rPr>
                  <w:t>4</w:t>
                </w:r>
                <w:r>
                  <w:rPr>
                    <w:rStyle w:val="2"/>
                    <w:rFonts w:ascii="Arial" w:eastAsia="Times New Roman" w:hAnsi="Arial" w:cs="Arial"/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44E" w:rsidRDefault="000A544E">
    <w:pPr>
      <w:spacing w:line="1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30294"/>
    <w:multiLevelType w:val="hybridMultilevel"/>
    <w:tmpl w:val="95E63A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EE4B76"/>
    <w:multiLevelType w:val="hybridMultilevel"/>
    <w:tmpl w:val="D8C49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0D022CE"/>
    <w:multiLevelType w:val="multilevel"/>
    <w:tmpl w:val="D42E99FC"/>
    <w:lvl w:ilvl="0">
      <w:start w:val="1"/>
      <w:numFmt w:val="decimal"/>
      <w:lvlText w:val="%1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53423FCE"/>
    <w:multiLevelType w:val="multilevel"/>
    <w:tmpl w:val="07FCBEF8"/>
    <w:lvl w:ilvl="0">
      <w:start w:val="1"/>
      <w:numFmt w:val="decimal"/>
      <w:lvlText w:val="%1."/>
      <w:lvlJc w:val="left"/>
      <w:rPr>
        <w:rFonts w:ascii="Arial" w:eastAsia="Times New Roman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A5F4AAA"/>
    <w:multiLevelType w:val="multilevel"/>
    <w:tmpl w:val="6390F304"/>
    <w:lvl w:ilvl="0">
      <w:start w:val="1"/>
      <w:numFmt w:val="decimal"/>
      <w:lvlText w:val="%1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75B61E09"/>
    <w:multiLevelType w:val="multilevel"/>
    <w:tmpl w:val="E6363376"/>
    <w:lvl w:ilvl="0">
      <w:start w:val="1"/>
      <w:numFmt w:val="decimal"/>
      <w:lvlText w:val="%1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35A0"/>
    <w:rsid w:val="00033A09"/>
    <w:rsid w:val="00041773"/>
    <w:rsid w:val="000564C5"/>
    <w:rsid w:val="00077FD9"/>
    <w:rsid w:val="000A0B9F"/>
    <w:rsid w:val="000A544E"/>
    <w:rsid w:val="00122682"/>
    <w:rsid w:val="00131511"/>
    <w:rsid w:val="00140DC5"/>
    <w:rsid w:val="0015253E"/>
    <w:rsid w:val="001668ED"/>
    <w:rsid w:val="00171BD1"/>
    <w:rsid w:val="00175B23"/>
    <w:rsid w:val="00183210"/>
    <w:rsid w:val="00224081"/>
    <w:rsid w:val="002741F0"/>
    <w:rsid w:val="00284BFD"/>
    <w:rsid w:val="00284DFA"/>
    <w:rsid w:val="002D60F6"/>
    <w:rsid w:val="002E2603"/>
    <w:rsid w:val="002F0A63"/>
    <w:rsid w:val="003047B8"/>
    <w:rsid w:val="003637F5"/>
    <w:rsid w:val="003670A4"/>
    <w:rsid w:val="003A2C4B"/>
    <w:rsid w:val="003B6B0F"/>
    <w:rsid w:val="00401294"/>
    <w:rsid w:val="004357D1"/>
    <w:rsid w:val="00435F34"/>
    <w:rsid w:val="00500542"/>
    <w:rsid w:val="00521D93"/>
    <w:rsid w:val="005868F1"/>
    <w:rsid w:val="00594BEB"/>
    <w:rsid w:val="005D39E2"/>
    <w:rsid w:val="005F31F2"/>
    <w:rsid w:val="006061CD"/>
    <w:rsid w:val="006220C7"/>
    <w:rsid w:val="006435A0"/>
    <w:rsid w:val="0067332B"/>
    <w:rsid w:val="00673873"/>
    <w:rsid w:val="00711224"/>
    <w:rsid w:val="007463E2"/>
    <w:rsid w:val="00753B6A"/>
    <w:rsid w:val="007B0356"/>
    <w:rsid w:val="007C0010"/>
    <w:rsid w:val="007D6FFF"/>
    <w:rsid w:val="007E3DB3"/>
    <w:rsid w:val="008237BE"/>
    <w:rsid w:val="00826830"/>
    <w:rsid w:val="00832ACB"/>
    <w:rsid w:val="0088201E"/>
    <w:rsid w:val="008A0735"/>
    <w:rsid w:val="008E58B1"/>
    <w:rsid w:val="00916FDC"/>
    <w:rsid w:val="0093171B"/>
    <w:rsid w:val="009358C5"/>
    <w:rsid w:val="009819D7"/>
    <w:rsid w:val="009C0985"/>
    <w:rsid w:val="009C1B1B"/>
    <w:rsid w:val="009D474E"/>
    <w:rsid w:val="00A304BC"/>
    <w:rsid w:val="00A53D7F"/>
    <w:rsid w:val="00A736F6"/>
    <w:rsid w:val="00B016A1"/>
    <w:rsid w:val="00B15522"/>
    <w:rsid w:val="00B736CE"/>
    <w:rsid w:val="00B937D9"/>
    <w:rsid w:val="00BB6E0D"/>
    <w:rsid w:val="00CB618F"/>
    <w:rsid w:val="00CE7D45"/>
    <w:rsid w:val="00D22BEC"/>
    <w:rsid w:val="00D72285"/>
    <w:rsid w:val="00D74593"/>
    <w:rsid w:val="00DC66A7"/>
    <w:rsid w:val="00E0194F"/>
    <w:rsid w:val="00E029CB"/>
    <w:rsid w:val="00E604E0"/>
    <w:rsid w:val="00F25EFC"/>
    <w:rsid w:val="00F3030A"/>
    <w:rsid w:val="00F9322E"/>
    <w:rsid w:val="00F96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D7F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1"/>
    <w:uiPriority w:val="99"/>
    <w:locked/>
    <w:rsid w:val="00A53D7F"/>
    <w:rPr>
      <w:rFonts w:ascii="Arial" w:eastAsia="Times New Roman" w:hAnsi="Arial" w:cs="Arial"/>
      <w:u w:val="none"/>
    </w:rPr>
  </w:style>
  <w:style w:type="character" w:customStyle="1" w:styleId="a0">
    <w:name w:val="Подпись к таблице_"/>
    <w:basedOn w:val="DefaultParagraphFont"/>
    <w:link w:val="a1"/>
    <w:uiPriority w:val="99"/>
    <w:locked/>
    <w:rsid w:val="00A53D7F"/>
    <w:rPr>
      <w:rFonts w:ascii="Arial" w:eastAsia="Times New Roman" w:hAnsi="Arial" w:cs="Arial"/>
      <w:b/>
      <w:bCs/>
      <w:u w:val="none"/>
    </w:rPr>
  </w:style>
  <w:style w:type="character" w:customStyle="1" w:styleId="a2">
    <w:name w:val="Другое_"/>
    <w:basedOn w:val="DefaultParagraphFont"/>
    <w:link w:val="a3"/>
    <w:uiPriority w:val="99"/>
    <w:locked/>
    <w:rsid w:val="00A53D7F"/>
    <w:rPr>
      <w:rFonts w:ascii="Arial" w:eastAsia="Times New Roman" w:hAnsi="Arial" w:cs="Arial"/>
      <w:u w:val="none"/>
    </w:rPr>
  </w:style>
  <w:style w:type="character" w:customStyle="1" w:styleId="2">
    <w:name w:val="Колонтитул (2)_"/>
    <w:basedOn w:val="DefaultParagraphFont"/>
    <w:link w:val="20"/>
    <w:uiPriority w:val="99"/>
    <w:locked/>
    <w:rsid w:val="00A53D7F"/>
    <w:rPr>
      <w:rFonts w:ascii="Times New Roman" w:hAnsi="Times New Roman" w:cs="Times New Roman"/>
      <w:sz w:val="20"/>
      <w:szCs w:val="20"/>
      <w:u w:val="none"/>
    </w:rPr>
  </w:style>
  <w:style w:type="character" w:customStyle="1" w:styleId="10">
    <w:name w:val="Заголовок №1_"/>
    <w:basedOn w:val="DefaultParagraphFont"/>
    <w:link w:val="11"/>
    <w:uiPriority w:val="99"/>
    <w:locked/>
    <w:rsid w:val="00A53D7F"/>
    <w:rPr>
      <w:rFonts w:ascii="Arial" w:eastAsia="Times New Roman" w:hAnsi="Arial" w:cs="Arial"/>
      <w:b/>
      <w:bCs/>
      <w:u w:val="none"/>
    </w:rPr>
  </w:style>
  <w:style w:type="paragraph" w:customStyle="1" w:styleId="1">
    <w:name w:val="Основной текст1"/>
    <w:basedOn w:val="Normal"/>
    <w:link w:val="a"/>
    <w:uiPriority w:val="99"/>
    <w:rsid w:val="00A53D7F"/>
    <w:pPr>
      <w:spacing w:line="276" w:lineRule="auto"/>
      <w:ind w:firstLine="400"/>
    </w:pPr>
    <w:rPr>
      <w:rFonts w:ascii="Arial" w:hAnsi="Arial" w:cs="Arial"/>
    </w:rPr>
  </w:style>
  <w:style w:type="paragraph" w:customStyle="1" w:styleId="a1">
    <w:name w:val="Подпись к таблице"/>
    <w:basedOn w:val="Normal"/>
    <w:link w:val="a0"/>
    <w:uiPriority w:val="99"/>
    <w:rsid w:val="00A53D7F"/>
    <w:pPr>
      <w:spacing w:line="276" w:lineRule="auto"/>
      <w:jc w:val="center"/>
    </w:pPr>
    <w:rPr>
      <w:rFonts w:ascii="Arial" w:hAnsi="Arial" w:cs="Arial"/>
      <w:b/>
      <w:bCs/>
    </w:rPr>
  </w:style>
  <w:style w:type="paragraph" w:customStyle="1" w:styleId="a3">
    <w:name w:val="Другое"/>
    <w:basedOn w:val="Normal"/>
    <w:link w:val="a2"/>
    <w:uiPriority w:val="99"/>
    <w:rsid w:val="00A53D7F"/>
    <w:pPr>
      <w:spacing w:line="276" w:lineRule="auto"/>
      <w:ind w:firstLine="400"/>
    </w:pPr>
    <w:rPr>
      <w:rFonts w:ascii="Arial" w:hAnsi="Arial" w:cs="Arial"/>
    </w:rPr>
  </w:style>
  <w:style w:type="paragraph" w:customStyle="1" w:styleId="20">
    <w:name w:val="Колонтитул (2)"/>
    <w:basedOn w:val="Normal"/>
    <w:link w:val="2"/>
    <w:uiPriority w:val="99"/>
    <w:rsid w:val="00A53D7F"/>
    <w:rPr>
      <w:rFonts w:ascii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Normal"/>
    <w:link w:val="10"/>
    <w:uiPriority w:val="99"/>
    <w:rsid w:val="00A53D7F"/>
    <w:pPr>
      <w:spacing w:line="276" w:lineRule="auto"/>
      <w:jc w:val="center"/>
      <w:outlineLvl w:val="0"/>
    </w:pPr>
    <w:rPr>
      <w:rFonts w:ascii="Arial" w:hAnsi="Arial" w:cs="Arial"/>
      <w:b/>
      <w:bCs/>
    </w:rPr>
  </w:style>
  <w:style w:type="table" w:styleId="TableGrid">
    <w:name w:val="Table Grid"/>
    <w:basedOn w:val="TableNormal"/>
    <w:uiPriority w:val="99"/>
    <w:rsid w:val="009819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005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93171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3171B"/>
    <w:rPr>
      <w:rFonts w:cs="Times New Roman"/>
      <w:color w:val="000000"/>
    </w:rPr>
  </w:style>
  <w:style w:type="paragraph" w:styleId="Footer">
    <w:name w:val="footer"/>
    <w:basedOn w:val="Normal"/>
    <w:link w:val="FooterChar"/>
    <w:uiPriority w:val="99"/>
    <w:rsid w:val="0093171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3171B"/>
    <w:rPr>
      <w:rFonts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7</Pages>
  <Words>1863</Words>
  <Characters>10622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cp:lastPrinted>2025-12-11T07:10:00Z</cp:lastPrinted>
  <dcterms:created xsi:type="dcterms:W3CDTF">2025-12-05T06:11:00Z</dcterms:created>
  <dcterms:modified xsi:type="dcterms:W3CDTF">2025-12-14T16:20:00Z</dcterms:modified>
</cp:coreProperties>
</file>